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a0fdbb" w14:textId="0a0fdb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F5443">
        <w:rPr>
          <w:color w:val="FF0000"/>
        </w:rPr>
        <w:t>17</w:t>
      </w:r>
      <w:r w:rsidRPr="004559F0" w:rsidR="00AE1F41">
        <w:t>. St-</w:t>
      </w:r>
      <w:r w:rsidR="00DF5443">
        <w:t>1405/2022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F5443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DF5443">
        <w:t>1405/2022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DF5443" w:rsidRDefault="00433476">
      <w:pPr>
        <w:tabs>
          <w:tab w:val="left" w:pos="709"/>
        </w:tabs>
        <w:ind w:left="708"/>
        <w:jc w:val="both"/>
      </w:pPr>
      <w:r w:rsidRPr="004559F0">
        <w:t xml:space="preserve">FINA, Regionalni centar Zagreb, </w:t>
      </w:r>
      <w:r w:rsidR="00DF5443">
        <w:t>Podružnica Karlovac</w:t>
      </w:r>
      <w:r w:rsidRPr="004559F0">
        <w:t xml:space="preserve">, </w:t>
      </w:r>
      <w:r w:rsidR="00DF5443">
        <w:t>Karlovac, Ul. Pavla Vitezovića</w:t>
      </w:r>
      <w:r w:rsidRPr="004559F0">
        <w:t xml:space="preserve"> 1, 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F5443" w:rsidP="00DF5443" w:rsidRDefault="00DF5443">
      <w:pPr>
        <w:tabs>
          <w:tab w:val="left" w:pos="709"/>
        </w:tabs>
        <w:ind w:left="1416" w:hanging="707"/>
        <w:jc w:val="both"/>
      </w:pPr>
      <w:r>
        <w:t xml:space="preserve">FRKIĆ USLUGE jednostavno društvo s ograničenom odgovornošću za ugostiteljstvo </w:t>
      </w:r>
    </w:p>
    <w:p w:rsidRPr="004559F0" w:rsidR="00DF5443" w:rsidP="00DF5443" w:rsidRDefault="00DF5443">
      <w:pPr>
        <w:tabs>
          <w:tab w:val="left" w:pos="709"/>
        </w:tabs>
        <w:ind w:left="1416" w:hanging="707"/>
        <w:jc w:val="both"/>
      </w:pPr>
      <w:r>
        <w:t>i usluge, Kamensko 29 A, OIB: 78049278984</w:t>
      </w:r>
    </w:p>
    <w:p w:rsidRPr="004559F0" w:rsidR="006F725E" w:rsidP="00DF5443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5443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544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F544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F544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F544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F544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4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4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544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54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54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2022.</izvorni_sadrzaj>
    <derivirana_varijabla naziv="DomainObject.Predmet.DatumIzradeOptuznogAkta_1">2. svibnja 2022.</derivirana_varijabla>
  </DomainObject.Predmet.DatumIzradeOptuznogAkta>
  <DomainObject.Predmet.DatumIzradeOptuznogAktaFormated>
    <izvorni_sadrzaj>2.5.2022.</izvorni_sadrzaj>
    <derivirana_varijabla naziv="DomainObject.Predmet.DatumIzradeOptuznogAktaFormated_1">2.5.2022.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St-1405/2022</izvorni_sadrzaj>
    <derivirana_varijabla naziv="DomainObject.Predmet.OznakaBroj_1">St-1405/2022</derivirana_varijabla>
  </DomainObject.Predmet.OznakaBroj>
  <DomainObject.Predmet.OznakaBrojOptuznogAkta>
    <izvorni_sadrzaj>04-06-22-2382</izvorni_sadrzaj>
    <derivirana_varijabla naziv="DomainObject.Predmet.OznakaBrojOptuznogAkta_1">04-06-22-2382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FRKIĆ USLUGE jednostavno društvo s ograničenom odgovornošću za ugostiteljstvo i usluge</izvorni_sadrzaj>
    <derivirana_varijabla naziv="DomainObject.Predmet.ProtustrankaFormated_1">  FRKIĆ USLUGE jednostavno društvo s ograničenom odgovornošću za ugostiteljstvo i usluge</derivirana_varijabla>
  </DomainObject.Predmet.ProtustrankaFormated>
  <DomainObject.Predmet.ProtustrankaFormatedOIB>
    <izvorni_sadrzaj>  FRKIĆ USLUGE jednostavno društvo s ograničenom odgovornošću za ugostiteljstvo i usluge, OIB 78049278984</izvorni_sadrzaj>
    <derivirana_varijabla naziv="DomainObject.Predmet.ProtustrankaFormatedOIB_1">  FRKIĆ USLUGE jednostavno društvo s ograničenom odgovornošću za ugostiteljstvo i usluge, OIB 78049278984</derivirana_varijabla>
  </DomainObject.Predmet.ProtustrankaFormatedOIB>
  <DomainObject.Predmet.ProtustrankaFormatedWithAdress>
    <izvorni_sadrzaj> FRKIĆ USLUGE jednostavno društvo s ograničenom odgovornošću za ugostiteljstvo i usluge, Kamensko 29 A, 47000 Karlovac</izvorni_sadrzaj>
    <derivirana_varijabla naziv="DomainObject.Predmet.ProtustrankaFormatedWithAdress_1"> FRKIĆ USLUGE jednostavno društvo s ograničenom odgovornošću za ugostiteljstvo i usluge, Kamensko 29 A, 47000 Karlovac</derivirana_varijabla>
  </DomainObject.Predmet.ProtustrankaFormatedWithAdress>
  <DomainObject.Predmet.ProtustrankaFormatedWithAdressOIB>
    <izvorni_sadrzaj> FRKIĆ USLUGE jednostavno društvo s ograničenom odgovornošću za ugostiteljstvo i usluge, OIB 78049278984, Kamensko 29 A, 47000 Karlovac</izvorni_sadrzaj>
    <derivirana_varijabla naziv="DomainObject.Predmet.ProtustrankaFormatedWithAdressOIB_1"> FRKIĆ USLUGE jednostavno društvo s ograničenom odgovornošću za ugostiteljstvo i usluge, OIB 78049278984, Kamensko 29 A, 47000 Karlovac</derivirana_varijabla>
  </DomainObject.Predmet.ProtustrankaFormatedWithAdressOIB>
  <DomainObject.Predmet.ProtustrankaWithAdress>
    <izvorni_sadrzaj>FRKIĆ USLUGE jednostavno društvo s ograničenom odgovornošću za ugostiteljstvo i usluge Kamensko 29 A, 47000 Karlovac</izvorni_sadrzaj>
    <derivirana_varijabla naziv="DomainObject.Predmet.ProtustrankaWithAdress_1">FRKIĆ USLUGE jednostavno društvo s ograničenom odgovornošću za ugostiteljstvo i usluge Kamensko 29 A, 47000 Karlovac</derivirana_varijabla>
  </DomainObject.Predmet.ProtustrankaWithAdress>
  <DomainObject.Predmet.ProtustrankaWithAdressOIB>
    <izvorni_sadrzaj>FRKIĆ USLUGE jednostavno društvo s ograničenom odgovornošću za ugostiteljstvo i usluge, OIB 78049278984, Kamensko 29 A, 47000 Karlovac</izvorni_sadrzaj>
    <derivirana_varijabla naziv="DomainObject.Predmet.ProtustrankaWithAdressOIB_1">FRKIĆ USLUGE jednostavno društvo s ograničenom odgovornošću za ugostiteljstvo i usluge, OIB 78049278984, Kamensko 29 A, 47000 Karlovac</derivirana_varijabla>
  </DomainObject.Predmet.ProtustrankaWithAdressOIB>
  <DomainObject.Predmet.ProtustrankaNazivFormated>
    <izvorni_sadrzaj>FRKIĆ USLUGE jednostavno društvo s ograničenom odgovornošću za ugostiteljstvo i usluge</izvorni_sadrzaj>
    <derivirana_varijabla naziv="DomainObject.Predmet.ProtustrankaNazivFormated_1">FRKIĆ USLUGE jednostavno društvo s ograničenom odgovornošću za ugostiteljstvo i usluge</derivirana_varijabla>
  </DomainObject.Predmet.ProtustrankaNazivFormated>
  <DomainObject.Predmet.ProtustrankaNazivFormatedOIB>
    <izvorni_sadrzaj>FRKIĆ USLUGE jednostavno društvo s ograničenom odgovornošću za ugostiteljstvo i usluge, OIB 78049278984</izvorni_sadrzaj>
    <derivirana_varijabla naziv="DomainObject.Predmet.ProtustrankaNazivFormatedOIB_1">FRKIĆ USLUGE jednostavno društvo s ograničenom odgovornošću za ugostiteljstvo i usluge, OIB 78049278984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FRKIĆ USLUGE jednostavno društvo s ograničenom odgovornošću za ugostiteljstvo i usluge</item>
    </izvorni_sadrzaj>
    <derivirana_varijabla naziv="DomainObject.Predmet.ProtuStrankaListFormated_1">
      <item>FRKIĆ USLUGE jednostavno društvo s ograničenom odgovornošću za ugostiteljstvo i usluge</item>
    </derivirana_varijabla>
  </DomainObject.Predmet.ProtuStrankaListFormated>
  <DomainObject.Predmet.ProtuStrankaListFormatedOIB>
    <izvorni_sadrzaj>
      <item>FRKIĆ USLUGE jednostavno društvo s ograničenom odgovornošću za ugostiteljstvo i usluge, OIB 78049278984</item>
    </izvorni_sadrzaj>
    <derivirana_varijabla naziv="DomainObject.Predmet.ProtuStrankaListFormatedOIB_1">
      <item>FRKIĆ USLUGE jednostavno društvo s ograničenom odgovornošću za ugostiteljstvo i usluge, OIB 78049278984</item>
    </derivirana_varijabla>
  </DomainObject.Predmet.ProtuStrankaListFormatedOIB>
  <DomainObject.Predmet.ProtuStrankaListFormatedWithAdress>
    <izvorni_sadrzaj>
      <item>FRKIĆ USLUGE jednostavno društvo s ograničenom odgovornošću za ugostiteljstvo i usluge, Kamensko 29 A, 47000 Karlovac</item>
    </izvorni_sadrzaj>
    <derivirana_varijabla naziv="DomainObject.Predmet.ProtuStrankaListFormatedWithAdress_1">
      <item>FRKIĆ USLUGE jednostavno društvo s ograničenom odgovornošću za ugostiteljstvo i usluge, Kamensko 29 A, 47000 Karlovac</item>
    </derivirana_varijabla>
  </DomainObject.Predmet.ProtuStrankaListFormatedWithAdress>
  <DomainObject.Predmet.ProtuStrankaListFormatedWithAdressOIB>
    <izvorni_sadrzaj>
      <item>FRKIĆ USLUGE jednostavno društvo s ograničenom odgovornošću za ugostiteljstvo i usluge, OIB 78049278984, Kamensko 29 A, 47000 Karlovac</item>
    </izvorni_sadrzaj>
    <derivirana_varijabla naziv="DomainObject.Predmet.ProtuStrankaListFormatedWithAdressOIB_1">
      <item>FRKIĆ USLUGE jednostavno društvo s ograničenom odgovornošću za ugostiteljstvo i usluge, OIB 78049278984, Kamensko 29 A, 47000 Karlovac</item>
    </derivirana_varijabla>
  </DomainObject.Predmet.ProtuStrankaListFormatedWithAdressOIB>
  <DomainObject.Predmet.ProtuStrankaListNazivFormated>
    <izvorni_sadrzaj>
      <item>FRKIĆ USLUGE jednostavno društvo s ograničenom odgovornošću za ugostiteljstvo i usluge</item>
    </izvorni_sadrzaj>
    <derivirana_varijabla naziv="DomainObject.Predmet.ProtuStrankaListNazivFormated_1">
      <item>FRKIĆ USLUGE jednostavno društvo s ograničenom odgovornošću za ugostiteljstvo i usluge</item>
    </derivirana_varijabla>
  </DomainObject.Predmet.ProtuStrankaListNazivFormated>
  <DomainObject.Predmet.ProtuStrankaListNazivFormatedOIB>
    <izvorni_sadrzaj>
      <item>FRKIĆ USLUGE jednostavno društvo s ograničenom odgovornošću za ugostiteljstvo i usluge, OIB 78049278984</item>
    </izvorni_sadrzaj>
    <derivirana_varijabla naziv="DomainObject.Predmet.ProtuStrankaListNazivFormatedOIB_1">
      <item>FRKIĆ USLUGE jednostavno društvo s ograničenom odgovornošću za ugostiteljstvo i usluge, OIB 78049278984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FRKIĆ USLUGE jednostavno društvo s ograničenom odgovornošću za ugostiteljstvo i usluge</izvorni_sadrzaj>
    <derivirana_varijabla naziv="DomainObject.Predmet.ProtustrankaIDrugi_1">FRKIĆ USLUGE jednostavno društvo s ograničenom odgovornošću za ugostiteljstvo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FRKIĆ USLUGE jednostavno društvo s ograničenom odgovornošću za ugostiteljstvo i usluge, OIB 78049278984, Kamensko 29 A, 47000 Karlovac</izvorni_sadrzaj>
    <derivirana_varijabla naziv="DomainObject.Predmet.ProtustrankaIDrugiAdressOIB_1">FRKIĆ USLUGE jednostavno društvo s ograničenom odgovornošću za ugostiteljstvo i usluge, OIB 78049278984, Kamensko 29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 USLUGE jednostavno društvo s ograničenom odgovornošću za ugostiteljstvo i usluge</item>
      <item>Financijska agencija</item>
    </izvorni_sadrzaj>
    <derivirana_varijabla naziv="DomainObject.Predmet.SudioniciListNaziv_1">
      <item>FRKIĆ USLUGE jednostavno društvo s ograničenom odgovornošću za ugostiteljstvo i usluge</item>
      <item>Financijska agencija</item>
    </derivirana_varijabla>
  </DomainObject.Predmet.SudioniciListNaziv>
  <DomainObject.Predmet.SudioniciListAdressOIB>
    <izvorni_sadrzaj>
      <item>FRKIĆ USLUGE jednostavno društvo s ograničenom odgovornošću za ugostiteljstvo i usluge, OIB 78049278984, Kamensko 29 A,47000 Karlovac</item>
      <item>Financijska agencija, OIB 85821130368, UL.PAVLA VITEZOVIĆA 1,47000 Karlovac</item>
    </izvorni_sadrzaj>
    <derivirana_varijabla naziv="DomainObject.Predmet.SudioniciListAdressOIB_1">
      <item>FRKIĆ USLUGE jednostavno društvo s ograničenom odgovornošću za ugostiteljstvo i usluge, OIB 78049278984, Kamensko 29 A,47000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78049278984</item>
      <item>, OIB 85821130368</item>
    </izvorni_sadrzaj>
    <derivirana_varijabla naziv="DomainObject.Predmet.SudioniciListNazivOIB_1">
      <item>, OIB 78049278984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865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